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0920D" w14:textId="77777777" w:rsidR="00C06FFE" w:rsidRDefault="00C06FFE" w:rsidP="00C06F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BYGGE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fl.1400)</w:t>
      </w:r>
    </w:p>
    <w:p w14:paraId="02FFE9BF" w14:textId="77777777" w:rsidR="00C06FFE" w:rsidRDefault="00C06FFE" w:rsidP="00C06F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B702E1" w14:textId="77777777" w:rsidR="00C06FFE" w:rsidRDefault="00C06FFE" w:rsidP="00C06F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F637F3" w14:textId="77777777" w:rsidR="00C06FFE" w:rsidRDefault="00C06FFE" w:rsidP="00C06F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Mar.1400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Wing, Buckinghamshire,</w:t>
      </w:r>
    </w:p>
    <w:p w14:paraId="29CD3753" w14:textId="77777777" w:rsidR="00C06FFE" w:rsidRDefault="00C06FFE" w:rsidP="00C06F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Sir Bernard </w:t>
      </w:r>
      <w:proofErr w:type="spellStart"/>
      <w:r>
        <w:rPr>
          <w:rFonts w:ascii="Times New Roman" w:hAnsi="Times New Roman" w:cs="Times New Roman"/>
          <w:sz w:val="24"/>
          <w:szCs w:val="24"/>
        </w:rPr>
        <w:t>Brocas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40D04105" w14:textId="77777777" w:rsidR="00C06FFE" w:rsidRDefault="00C06FFE" w:rsidP="00C06F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18-42)</w:t>
      </w:r>
    </w:p>
    <w:p w14:paraId="105B3CCE" w14:textId="77777777" w:rsidR="00C06FFE" w:rsidRDefault="00C06FFE" w:rsidP="00C06F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38521A" w14:textId="77777777" w:rsidR="00C06FFE" w:rsidRDefault="00C06FFE" w:rsidP="00C06F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B269D0" w14:textId="77777777" w:rsidR="00C06FFE" w:rsidRPr="007D17D0" w:rsidRDefault="00C06FFE" w:rsidP="00C06F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June 2021</w:t>
      </w:r>
    </w:p>
    <w:p w14:paraId="64BD3AD5" w14:textId="65923D82" w:rsidR="00BA00AB" w:rsidRPr="00C06FFE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C06FF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0B00E" w14:textId="77777777" w:rsidR="00C06FFE" w:rsidRDefault="00C06FFE" w:rsidP="009139A6">
      <w:r>
        <w:separator/>
      </w:r>
    </w:p>
  </w:endnote>
  <w:endnote w:type="continuationSeparator" w:id="0">
    <w:p w14:paraId="19690F7F" w14:textId="77777777" w:rsidR="00C06FFE" w:rsidRDefault="00C06FF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D87F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57DD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9C0B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6D891" w14:textId="77777777" w:rsidR="00C06FFE" w:rsidRDefault="00C06FFE" w:rsidP="009139A6">
      <w:r>
        <w:separator/>
      </w:r>
    </w:p>
  </w:footnote>
  <w:footnote w:type="continuationSeparator" w:id="0">
    <w:p w14:paraId="525351E0" w14:textId="77777777" w:rsidR="00C06FFE" w:rsidRDefault="00C06FF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266D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A0AD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7ADA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FFE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06FFE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A6BA6F"/>
  <w15:chartTrackingRefBased/>
  <w15:docId w15:val="{625F3C4F-F940-45FF-BACA-579A8B880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2021-06-23T15:44:00Z</dcterms:created>
  <dcterms:modified xsi:type="dcterms:W3CDTF">2021-06-23T15:44:00Z</dcterms:modified>
</cp:coreProperties>
</file>